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封小燕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11.06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遭遇地震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935" distR="114935" simplePos="0" relativeHeight="251659264" behindDoc="1" locked="0" layoutInCell="1" allowOverlap="1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227965</wp:posOffset>
                  </wp:positionV>
                  <wp:extent cx="4722495" cy="6297930"/>
                  <wp:effectExtent l="0" t="0" r="1905" b="1270"/>
                  <wp:wrapNone/>
                  <wp:docPr id="3" name="图片 3" descr="60E608FB33456C3CBF974ECB1F2DA7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60E608FB33456C3CBF974ECB1F2DA76A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2495" cy="629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23.11.20-2023.11.26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遭遇地震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60288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1273175</wp:posOffset>
                  </wp:positionV>
                  <wp:extent cx="5728970" cy="4297045"/>
                  <wp:effectExtent l="0" t="0" r="20955" b="11430"/>
                  <wp:wrapNone/>
                  <wp:docPr id="1" name="图片 1" descr="/private/var/folders/_1/41tcclj16619p850fq3yj2mr0000gn/T/com.kingsoft.wpsoffice.mac/picturecompress_2023112012594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private/var/folders/_1/41tcclj16619p850fq3yj2mr0000gn/T/com.kingsoft.wpsoffice.mac/picturecompress_2023112012594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728970" cy="429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3</TotalTime>
  <ScaleCrop>false</ScaleCrop>
  <LinksUpToDate>false</LinksUpToDate>
  <CharactersWithSpaces>215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2017-10-24T20:11:00Z</dcterms:created>
  <dc:creator>admin</dc:creator>
  <cp:lastModifiedBy>樱花草</cp:lastModifiedBy>
  <cp:lastPrinted>2020-11-03T16:11:00Z</cp:lastPrinted>
  <dcterms:modified xsi:type="dcterms:W3CDTF">2023-11-20T13:00:43Z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09A07971D49D430EB94B767405B868E4</vt:lpwstr>
  </property>
</Properties>
</file>